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8FBB6B" w14:textId="77777777" w:rsidR="00491769" w:rsidRDefault="00491769" w:rsidP="0049176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NALLYNG</w:t>
      </w:r>
      <w:r>
        <w:rPr>
          <w:rFonts w:ascii="Times New Roman" w:hAnsi="Times New Roman" w:cs="Times New Roman"/>
        </w:rPr>
        <w:t xml:space="preserve">       (fl.1484)</w:t>
      </w:r>
    </w:p>
    <w:p w14:paraId="1D15D9BB" w14:textId="77777777" w:rsidR="00491769" w:rsidRDefault="00491769" w:rsidP="0049176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Netysyerd</w:t>
      </w:r>
      <w:proofErr w:type="spellEnd"/>
      <w:r>
        <w:rPr>
          <w:rFonts w:ascii="Times New Roman" w:hAnsi="Times New Roman" w:cs="Times New Roman"/>
        </w:rPr>
        <w:t>, Norfolk.</w:t>
      </w:r>
    </w:p>
    <w:p w14:paraId="6A4E96F3" w14:textId="77777777" w:rsidR="00491769" w:rsidRDefault="00491769" w:rsidP="00491769">
      <w:pPr>
        <w:rPr>
          <w:rFonts w:ascii="Times New Roman" w:hAnsi="Times New Roman" w:cs="Times New Roman"/>
        </w:rPr>
      </w:pPr>
    </w:p>
    <w:p w14:paraId="6401D512" w14:textId="77777777" w:rsidR="00491769" w:rsidRDefault="00491769" w:rsidP="00491769">
      <w:pPr>
        <w:rPr>
          <w:rFonts w:ascii="Times New Roman" w:hAnsi="Times New Roman" w:cs="Times New Roman"/>
        </w:rPr>
      </w:pPr>
    </w:p>
    <w:p w14:paraId="355809DA" w14:textId="77777777" w:rsidR="00491769" w:rsidRDefault="00491769" w:rsidP="0049176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Thomas Thorp, Prior of Hickling(q.v.), brought a plaint of debt against him.</w:t>
      </w:r>
    </w:p>
    <w:p w14:paraId="0D7EC2C5" w14:textId="2569E422" w:rsidR="00491769" w:rsidRDefault="00491769" w:rsidP="0049176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6B47FF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6A61BFF8" w14:textId="77777777" w:rsidR="009535CE" w:rsidRDefault="009535CE" w:rsidP="00491769">
      <w:pPr>
        <w:rPr>
          <w:rFonts w:ascii="Times New Roman" w:hAnsi="Times New Roman" w:cs="Times New Roman"/>
        </w:rPr>
      </w:pPr>
      <w:bookmarkStart w:id="0" w:name="_GoBack"/>
      <w:bookmarkEnd w:id="0"/>
    </w:p>
    <w:p w14:paraId="5302B97C" w14:textId="77777777" w:rsidR="00491769" w:rsidRDefault="00491769" w:rsidP="00491769">
      <w:pPr>
        <w:rPr>
          <w:rFonts w:ascii="Times New Roman" w:hAnsi="Times New Roman" w:cs="Times New Roman"/>
        </w:rPr>
      </w:pPr>
    </w:p>
    <w:p w14:paraId="2A92B38C" w14:textId="77777777" w:rsidR="00491769" w:rsidRDefault="00491769" w:rsidP="00491769">
      <w:pPr>
        <w:rPr>
          <w:rFonts w:ascii="Times New Roman" w:hAnsi="Times New Roman" w:cs="Times New Roman"/>
        </w:rPr>
      </w:pPr>
    </w:p>
    <w:p w14:paraId="58FED21B" w14:textId="77777777" w:rsidR="00491769" w:rsidRDefault="00491769" w:rsidP="0049176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 February 2019</w:t>
      </w:r>
    </w:p>
    <w:p w14:paraId="4A1BDC5D" w14:textId="77777777" w:rsidR="006B2F86" w:rsidRPr="00E71FC3" w:rsidRDefault="009535CE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E64B53" w14:textId="77777777" w:rsidR="00491769" w:rsidRDefault="00491769" w:rsidP="00E71FC3">
      <w:r>
        <w:separator/>
      </w:r>
    </w:p>
  </w:endnote>
  <w:endnote w:type="continuationSeparator" w:id="0">
    <w:p w14:paraId="1FC0B80C" w14:textId="77777777" w:rsidR="00491769" w:rsidRDefault="0049176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EE6AD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E1AF55" w14:textId="77777777" w:rsidR="00491769" w:rsidRDefault="00491769" w:rsidP="00E71FC3">
      <w:r>
        <w:separator/>
      </w:r>
    </w:p>
  </w:footnote>
  <w:footnote w:type="continuationSeparator" w:id="0">
    <w:p w14:paraId="4E6888AF" w14:textId="77777777" w:rsidR="00491769" w:rsidRDefault="0049176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769"/>
    <w:rsid w:val="001A7C09"/>
    <w:rsid w:val="00491769"/>
    <w:rsid w:val="00577BD5"/>
    <w:rsid w:val="00656CBA"/>
    <w:rsid w:val="006A1F77"/>
    <w:rsid w:val="00733BE7"/>
    <w:rsid w:val="009535CE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D1B5CA"/>
  <w15:chartTrackingRefBased/>
  <w15:docId w15:val="{15D3AF22-6B09-4216-A8AB-A797C28B8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9176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49176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2019-02-20T21:44:00Z</dcterms:created>
  <dcterms:modified xsi:type="dcterms:W3CDTF">2019-10-08T10:05:00Z</dcterms:modified>
</cp:coreProperties>
</file>